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986CA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11091/051-2А (11091/051)-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986CA0" w:rsidRPr="00986CA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986CA0" w:rsidRPr="00986CA0">
          <w:rPr>
            <w:rStyle w:val="aa"/>
          </w:rPr>
          <w:t>440052, г. Пенза, ул. Ново-Тамбовская, д.9;</w:t>
        </w:r>
        <w:r w:rsidR="00986CA0" w:rsidRPr="00986CA0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986CA0" w:rsidRPr="00986CA0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986CA0" w:rsidRPr="00986CA0">
          <w:rPr>
            <w:u w:val="single"/>
          </w:rPr>
          <w:t xml:space="preserve"> 11091/051-2А </w:t>
        </w:r>
        <w:r w:rsidR="00986CA0">
          <w:t xml:space="preserve">(11091/051)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986CA0" w:rsidRPr="00986CA0">
          <w:rPr>
            <w:rStyle w:val="aa"/>
          </w:rPr>
          <w:t xml:space="preserve"> Экономист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986CA0" w:rsidRPr="00986CA0">
          <w:rPr>
            <w:rStyle w:val="aa"/>
          </w:rPr>
          <w:t xml:space="preserve"> 27728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986CA0" w:rsidRPr="00986CA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16506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16506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FC261E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="008439E1" w:rsidRPr="008439E1">
              <w:rPr>
                <w:b/>
              </w:rPr>
              <w:t>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FC261E">
              <w:t>4</w:t>
            </w:r>
            <w:r w:rsidR="00D842A5">
              <w:t>5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315481">
              <w:t>4</w:t>
            </w:r>
            <w:r w:rsidR="00D842A5">
              <w:t>8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439E1" w:rsidRPr="008439E1">
          <w:rPr>
            <w:bCs/>
          </w:rPr>
          <w:t>-</w:t>
        </w:r>
        <w:r w:rsidR="008439E1" w:rsidRPr="008439E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439E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86CA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11091/051-2А (11091/051)-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16506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16506E" w:rsidRPr="00F912F0">
            <w:rPr>
              <w:rStyle w:val="ad"/>
              <w:sz w:val="20"/>
              <w:szCs w:val="20"/>
            </w:rPr>
            <w:fldChar w:fldCharType="separate"/>
          </w:r>
          <w:r w:rsidR="00986CA0">
            <w:rPr>
              <w:rStyle w:val="ad"/>
              <w:noProof/>
              <w:sz w:val="20"/>
              <w:szCs w:val="20"/>
            </w:rPr>
            <w:t>1</w:t>
          </w:r>
          <w:r w:rsidR="0016506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86CA0" w:rsidRPr="00986CA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51, 11091/051-1А (11091/051), 11091/051-2А (11091/05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72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C3FA4F47E784D6C9E3DBA34D57B4E1F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51-2А (11091/051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206AE1240554CE99BEF5121D6A63485"/>
    <w:docVar w:name="rm_id" w:val="214"/>
    <w:docVar w:name="rm_name" w:val=" Экономист "/>
    <w:docVar w:name="rm_number" w:val=" 11091/051-2А (11091/051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6506E"/>
    <w:rsid w:val="001D5852"/>
    <w:rsid w:val="001F4D8D"/>
    <w:rsid w:val="00234932"/>
    <w:rsid w:val="00250DF5"/>
    <w:rsid w:val="002E55C6"/>
    <w:rsid w:val="00303237"/>
    <w:rsid w:val="00305B2F"/>
    <w:rsid w:val="00315481"/>
    <w:rsid w:val="003360D5"/>
    <w:rsid w:val="003653D4"/>
    <w:rsid w:val="00367816"/>
    <w:rsid w:val="003876C3"/>
    <w:rsid w:val="003C24DB"/>
    <w:rsid w:val="00402CAC"/>
    <w:rsid w:val="00436B2E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81211"/>
    <w:rsid w:val="0069682B"/>
    <w:rsid w:val="006C28B3"/>
    <w:rsid w:val="007049EB"/>
    <w:rsid w:val="00710271"/>
    <w:rsid w:val="00717C9F"/>
    <w:rsid w:val="00754D38"/>
    <w:rsid w:val="0076042D"/>
    <w:rsid w:val="007C4E49"/>
    <w:rsid w:val="007D1852"/>
    <w:rsid w:val="007D2CEA"/>
    <w:rsid w:val="007E25B0"/>
    <w:rsid w:val="008439E1"/>
    <w:rsid w:val="00883461"/>
    <w:rsid w:val="008E68DE"/>
    <w:rsid w:val="008F3FC4"/>
    <w:rsid w:val="0090588D"/>
    <w:rsid w:val="0092778A"/>
    <w:rsid w:val="00967790"/>
    <w:rsid w:val="00986CA0"/>
    <w:rsid w:val="00993ED8"/>
    <w:rsid w:val="009B3BA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842A5"/>
    <w:rsid w:val="00DB5302"/>
    <w:rsid w:val="00DD6B1F"/>
    <w:rsid w:val="00E124F4"/>
    <w:rsid w:val="00E20695"/>
    <w:rsid w:val="00E36337"/>
    <w:rsid w:val="00E95758"/>
    <w:rsid w:val="00EB72AD"/>
    <w:rsid w:val="00EC37A1"/>
    <w:rsid w:val="00EF3DC4"/>
    <w:rsid w:val="00EF4D4C"/>
    <w:rsid w:val="00F76072"/>
    <w:rsid w:val="00F912F0"/>
    <w:rsid w:val="00FB001B"/>
    <w:rsid w:val="00FC261E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2016-11-25T05:49:00Z</dcterms:created>
  <dcterms:modified xsi:type="dcterms:W3CDTF">2016-11-25T06:31:00Z</dcterms:modified>
</cp:coreProperties>
</file>